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40C6B17C" w:rsidR="000855FF" w:rsidRPr="00A25BA8" w:rsidRDefault="000855FF" w:rsidP="00A25BA8">
      <w:pPr>
        <w:widowControl w:val="0"/>
        <w:snapToGrid w:val="0"/>
        <w:ind w:left="170" w:right="170"/>
        <w:jc w:val="both"/>
        <w:rPr>
          <w:rFonts w:cstheme="minorHAnsi"/>
          <w:b/>
          <w:bCs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D66B32">
        <w:rPr>
          <w:b/>
          <w:color w:val="000000" w:themeColor="text1"/>
          <w:szCs w:val="18"/>
        </w:rPr>
        <w:t>0</w:t>
      </w:r>
      <w:r w:rsidR="00477669">
        <w:rPr>
          <w:b/>
          <w:color w:val="000000" w:themeColor="text1"/>
          <w:szCs w:val="18"/>
        </w:rPr>
        <w:t>1035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477669" w:rsidRPr="00477669">
        <w:rPr>
          <w:rFonts w:cstheme="minorHAnsi"/>
          <w:b/>
          <w:bCs/>
          <w:szCs w:val="18"/>
          <w:lang w:eastAsia="pl-PL"/>
        </w:rPr>
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dd-mm-rrrr</w:t>
            </w:r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6D2F0C04" w:rsidR="004E2BC6" w:rsidRPr="000855FF" w:rsidRDefault="00477669" w:rsidP="00477669">
            <w:pPr>
              <w:widowControl w:val="0"/>
              <w:snapToGrid w:val="0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77669">
              <w:rPr>
                <w:rFonts w:cstheme="minorHAnsi"/>
                <w:sz w:val="20"/>
                <w:lang w:eastAsia="pl-PL"/>
              </w:rPr>
              <w:t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Kv (grupa „D” i „E”);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7A926EA9" w:rsidR="004E2BC6" w:rsidRPr="005934C8" w:rsidRDefault="00477669" w:rsidP="00A25BA8">
            <w:pPr>
              <w:spacing w:before="60" w:after="120"/>
              <w:contextualSpacing/>
              <w:jc w:val="center"/>
              <w:rPr>
                <w:rFonts w:cstheme="minorHAnsi"/>
                <w:b/>
                <w:sz w:val="14"/>
                <w:lang w:eastAsia="pl-PL"/>
              </w:rPr>
            </w:pPr>
            <w:r w:rsidRPr="00477669">
              <w:rPr>
                <w:rFonts w:cstheme="minorHAnsi"/>
                <w:sz w:val="20"/>
                <w:lang w:eastAsia="pl-PL"/>
              </w:rPr>
              <w:t>co najmniej 2 posiadającymi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22CCBF89" w14:textId="77777777" w:rsidR="00477669" w:rsidRPr="00477669" w:rsidRDefault="00477669" w:rsidP="0047766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669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3DCBA92" w14:textId="77777777" w:rsidR="00477669" w:rsidRPr="00477669" w:rsidRDefault="00477669" w:rsidP="0047766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669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    </w:r>
        </w:p>
        <w:p w14:paraId="5205B493" w14:textId="65EE37AC" w:rsidR="00347E8D" w:rsidRPr="006B2C28" w:rsidRDefault="00477669" w:rsidP="00477669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77669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POST/DYS/OB/GZ/01035/2026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66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456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B39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A02C84"/>
    <w:rsid w:val="00A148D6"/>
    <w:rsid w:val="00A25BA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767A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8E1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4505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4AA4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1035 - Załącznik nr 8.docx</dmsv2BaseFileName>
    <dmsv2BaseDisplayName xmlns="http://schemas.microsoft.com/sharepoint/v3">1035 - Załącznik nr 8</dmsv2BaseDisplayName>
    <dmsv2SWPP2ObjectNumber xmlns="http://schemas.microsoft.com/sharepoint/v3">POST/DYS/OB/GZ/01035/2026                         </dmsv2SWPP2ObjectNumber>
    <dmsv2SWPP2SumMD5 xmlns="http://schemas.microsoft.com/sharepoint/v3">789ce90da31a33b2dabe4c4ad5c82ed8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24821076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FJ3FSM7XJ42E-1652426618-16447</_dlc_DocId>
    <_dlc_DocIdUrl xmlns="a19cb1c7-c5c7-46d4-85ae-d83685407bba">
      <Url>https://swpp2.dms.gkpge.pl/sites/43/_layouts/15/DocIdRedir.aspx?ID=FJ3FSM7XJ42E-1652426618-16447</Url>
      <Description>FJ3FSM7XJ42E-1652426618-16447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32A415-636A-43E5-812F-842CF6556FB9}"/>
</file>

<file path=customXml/itemProps4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19</cp:revision>
  <cp:lastPrinted>2024-07-15T11:21:00Z</cp:lastPrinted>
  <dcterms:created xsi:type="dcterms:W3CDTF">2025-05-08T14:33:00Z</dcterms:created>
  <dcterms:modified xsi:type="dcterms:W3CDTF">2026-03-30T09:36:00Z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107c6dbd-56df-45ea-ab42-d2f7928a65dc</vt:lpwstr>
  </property>
</Properties>
</file>